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2A42DE">
        <w:rPr>
          <w:rFonts w:ascii="Calibri" w:hAnsi="Calibri" w:cs="Calibri"/>
          <w:b/>
          <w:sz w:val="32"/>
          <w:szCs w:val="32"/>
          <w:lang w:eastAsia="sl-SI"/>
        </w:rPr>
        <w:t>OBRAZLO</w:t>
      </w:r>
      <w:r w:rsidR="00AF4A55">
        <w:rPr>
          <w:rFonts w:ascii="Calibri" w:hAnsi="Calibri" w:cs="Calibri"/>
          <w:b/>
          <w:sz w:val="32"/>
          <w:szCs w:val="32"/>
          <w:lang w:eastAsia="sl-SI"/>
        </w:rPr>
        <w:t>ŽITEV POSAMIČNEGA</w:t>
      </w:r>
      <w:r w:rsidRPr="002A42DE">
        <w:rPr>
          <w:rFonts w:ascii="Calibri" w:hAnsi="Calibri" w:cs="Calibri"/>
          <w:b/>
          <w:sz w:val="32"/>
          <w:szCs w:val="32"/>
          <w:lang w:eastAsia="sl-SI"/>
        </w:rPr>
        <w:t xml:space="preserve"> KULTURNEGA PROGRAMA – </w:t>
      </w:r>
    </w:p>
    <w:p w:rsidR="002A42DE" w:rsidRPr="002A42DE" w:rsidRDefault="00E96EBA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RAZSTAVNA</w:t>
      </w:r>
      <w:r w:rsidR="00684B50">
        <w:rPr>
          <w:rFonts w:ascii="Calibri" w:hAnsi="Calibri" w:cs="Calibri"/>
          <w:b/>
          <w:sz w:val="32"/>
          <w:szCs w:val="32"/>
          <w:lang w:eastAsia="sl-SI"/>
        </w:rPr>
        <w:t xml:space="preserve"> DEJAVNOST</w:t>
      </w:r>
      <w:r>
        <w:rPr>
          <w:rFonts w:ascii="Calibri" w:hAnsi="Calibri" w:cs="Calibri"/>
          <w:b/>
          <w:sz w:val="32"/>
          <w:szCs w:val="32"/>
          <w:lang w:eastAsia="sl-SI"/>
        </w:rPr>
        <w:t xml:space="preserve"> (razstavišča)</w:t>
      </w:r>
    </w:p>
    <w:p w:rsidR="002A42DE" w:rsidRP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VSEBINA PROGRAMA V LETU 2023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Ime programa oz. skupine 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bookmarkEnd w:id="0"/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Predlagani oz. pričakovani znesek programa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  <w:tr w:rsidR="002A42DE" w:rsidRPr="002A42DE" w:rsidTr="006C6D94">
        <w:trPr>
          <w:cantSplit/>
          <w:trHeight w:val="3782"/>
        </w:trPr>
        <w:tc>
          <w:tcPr>
            <w:tcW w:w="9209" w:type="dxa"/>
            <w:gridSpan w:val="2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letu 2023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2A42DE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F4A55" w:rsidRPr="002A42DE" w:rsidRDefault="00AF4A55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2A42D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E9196B">
        <w:rPr>
          <w:rFonts w:ascii="Calibri" w:hAnsi="Calibri" w:cs="Calibri"/>
          <w:sz w:val="20"/>
          <w:szCs w:val="20"/>
          <w:lang w:eastAsia="sl-SI"/>
        </w:rPr>
      </w:r>
      <w:r w:rsidR="00E9196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E9196B">
        <w:rPr>
          <w:rFonts w:ascii="Calibri" w:hAnsi="Calibri" w:cs="Calibri"/>
          <w:sz w:val="20"/>
          <w:szCs w:val="20"/>
          <w:lang w:eastAsia="sl-SI"/>
        </w:rPr>
      </w:r>
      <w:r w:rsidR="00E9196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2A42D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2A42DE" w:rsidRPr="002A42DE" w:rsidRDefault="002A42DE" w:rsidP="002A42D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E9196B">
        <w:rPr>
          <w:rFonts w:ascii="Calibri" w:hAnsi="Calibri" w:cs="Calibri"/>
          <w:sz w:val="20"/>
          <w:szCs w:val="20"/>
          <w:lang w:eastAsia="sl-SI"/>
        </w:rPr>
      </w:r>
      <w:r w:rsidR="00E9196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2A42DE" w:rsidRPr="002A42DE" w:rsidRDefault="002A42DE" w:rsidP="002A42D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2A42DE" w:rsidRPr="002A42DE" w:rsidRDefault="002A42DE" w:rsidP="002A42DE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programa so tisti stroški, ki so neposredno povezani z izvajanjem programa, npr: stroški administracije, stroški telefona, stroški materiala, poštni stroški, stroški zaposlenih, mentorstva, nagrade, svetovanja, st</w:t>
      </w:r>
      <w:r w:rsidR="002B716A"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program)</w:t>
            </w:r>
          </w:p>
        </w:tc>
        <w:tc>
          <w:tcPr>
            <w:tcW w:w="3118" w:type="dxa"/>
          </w:tcPr>
          <w:p w:rsidR="002A42DE" w:rsidRPr="0065445B" w:rsidRDefault="00172459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B716A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="002A42DE"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preko študentskega servisa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65445B" w:rsidRDefault="002A42DE" w:rsidP="002A42D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program)</w:t>
            </w:r>
          </w:p>
        </w:tc>
        <w:tc>
          <w:tcPr>
            <w:tcW w:w="3118" w:type="dxa"/>
          </w:tcPr>
          <w:p w:rsidR="002A42DE" w:rsidRPr="0065445B" w:rsidRDefault="00172459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8E4079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 w:rsidR="008E4079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65445B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65445B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="002A42DE"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program)</w:t>
            </w:r>
          </w:p>
        </w:tc>
        <w:tc>
          <w:tcPr>
            <w:tcW w:w="3118" w:type="dxa"/>
          </w:tcPr>
          <w:p w:rsidR="002A42DE" w:rsidRPr="0065445B" w:rsidRDefault="00EE1120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EE1120" w:rsidRDefault="002A42DE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operativni odhodki programa</w:t>
            </w:r>
            <w:r w:rsidR="00EE1120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8E4079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65445B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65445B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>.</w:t>
      </w:r>
    </w:p>
    <w:p w:rsidR="002A42DE" w:rsidRDefault="002A42D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t>PREDLOG VREDNOTENJA TER UVELJAVLJANJE REZ</w:t>
      </w:r>
      <w:r>
        <w:rPr>
          <w:rFonts w:ascii="Calibri" w:hAnsi="Calibri" w:cs="Calibri"/>
          <w:b/>
          <w:sz w:val="28"/>
          <w:szCs w:val="28"/>
          <w:lang w:eastAsia="sl-SI"/>
        </w:rPr>
        <w:t xml:space="preserve">ULTATOV IN DOSEŽKOV 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PREDLOG VREDNOTENJA ZA LETO 2023</w:t>
      </w:r>
      <w:r w:rsidR="004A1A55">
        <w:rPr>
          <w:rFonts w:ascii="Calibri" w:hAnsi="Calibri" w:cs="Calibri"/>
          <w:b/>
          <w:sz w:val="22"/>
          <w:szCs w:val="22"/>
          <w:lang w:eastAsia="sl-SI"/>
        </w:rPr>
        <w:t>*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E96EBA" w:rsidRPr="00E96EBA" w:rsidRDefault="00E96EBA" w:rsidP="00E96EBA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E96EBA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Razstavna dejavnost – razstavišča:</w:t>
            </w:r>
          </w:p>
          <w:p w:rsidR="00E96EBA" w:rsidRPr="00E96EBA" w:rsidRDefault="00E96EBA" w:rsidP="00E96EBA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E96EBA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E96EBA" w:rsidRPr="00E96EBA" w:rsidRDefault="00E96EBA" w:rsidP="00E96EBA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E96EBA" w:rsidRPr="00E96EBA" w:rsidRDefault="00E96EBA" w:rsidP="00E96E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E96EBA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I. kakovostna skupina: 500 točk/razstavo; število razstav: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96EBA" w:rsidRPr="00E96EBA" w:rsidRDefault="00E96EBA" w:rsidP="00E96E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E96EBA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350 točk/razstavo; število razstav: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96EBA" w:rsidRPr="00E96EBA" w:rsidRDefault="00E96EBA" w:rsidP="00E96E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E96EBA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III. kakovostna skupina: 250 točk/razstavo; število razstav: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96EBA" w:rsidRPr="00E96EBA" w:rsidRDefault="00E96EBA" w:rsidP="00E96E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96EBA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E96EBA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IV. kakovostna skupina: 150 točk/razstavo; število razstav: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96EBA" w:rsidRPr="00E96EBA" w:rsidRDefault="00E96EBA" w:rsidP="00E96EBA">
            <w:pPr>
              <w:suppressAutoHyphens w:val="0"/>
              <w:spacing w:line="360" w:lineRule="auto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</w:p>
          <w:p w:rsidR="00E96EBA" w:rsidRPr="00E96EBA" w:rsidRDefault="00E96EBA" w:rsidP="00E96EBA">
            <w:pPr>
              <w:suppressAutoHyphens w:val="0"/>
              <w:spacing w:line="360" w:lineRule="auto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E96EBA"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  <w:t>Opomba:</w:t>
            </w:r>
          </w:p>
          <w:p w:rsidR="002A42DE" w:rsidRPr="00E96EBA" w:rsidRDefault="00E96EBA" w:rsidP="00E96E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E96EBA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Sofinancira se največ 12 razstav letno. Posamično društvo lahko prijavlja največ dve razstavišči.</w:t>
            </w:r>
          </w:p>
        </w:tc>
      </w:tr>
    </w:tbl>
    <w:p w:rsidR="00267BC5" w:rsidRDefault="00267BC5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AF4A55" w:rsidRPr="002B716A" w:rsidRDefault="004A1A55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  <w:r w:rsidRPr="002B716A">
        <w:rPr>
          <w:rFonts w:ascii="Calibri" w:hAnsi="Calibri" w:cs="Calibri"/>
          <w:b/>
          <w:sz w:val="20"/>
          <w:szCs w:val="20"/>
          <w:lang w:eastAsia="sl-SI"/>
        </w:rPr>
        <w:t>*</w:t>
      </w:r>
      <w:r w:rsidRPr="002B716A">
        <w:rPr>
          <w:rFonts w:asciiTheme="minorHAnsi" w:hAnsiTheme="minorHAnsi" w:cstheme="minorHAnsi"/>
          <w:noProof/>
          <w:sz w:val="20"/>
          <w:szCs w:val="20"/>
        </w:rPr>
        <w:t xml:space="preserve"> Vsak vlagatelj, na podlagi veljavnih meril (ki so del razpisne dokumentacije) in plana društva, ki je bil potrjen na zboru članov društva, ovrednoti program za leto 2023, ki ga prijavlja.</w:t>
      </w:r>
      <w:r w:rsidR="00AF4A55" w:rsidRPr="002B716A">
        <w:rPr>
          <w:rFonts w:ascii="Calibri" w:hAnsi="Calibri" w:cs="Calibri"/>
          <w:b/>
          <w:sz w:val="20"/>
          <w:szCs w:val="20"/>
          <w:lang w:eastAsia="sl-SI"/>
        </w:rPr>
        <w:br w:type="page"/>
      </w:r>
    </w:p>
    <w:p w:rsidR="002A42DE" w:rsidRPr="002A42DE" w:rsidRDefault="006C6D94" w:rsidP="002A42DE">
      <w:pPr>
        <w:numPr>
          <w:ilvl w:val="1"/>
          <w:numId w:val="5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PLAN ZA LETO 2023</w:t>
      </w:r>
      <w:r w:rsidR="002A42DE" w:rsidRPr="002A42DE">
        <w:rPr>
          <w:rFonts w:ascii="Calibri" w:hAnsi="Calibri" w:cs="Calibri"/>
          <w:b/>
          <w:sz w:val="22"/>
          <w:szCs w:val="22"/>
          <w:lang w:eastAsia="sl-SI"/>
        </w:rPr>
        <w:t xml:space="preserve"> – izpolnite le za svojo kakovostno skupino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C54C26" w:rsidRPr="00C54C26" w:rsidRDefault="00C54C26" w:rsidP="00C54C26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Redne razstave po sprejetem letnem koledarju, najmanj 12 razstav v koledarskem letu.</w:t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C54C26" w:rsidRPr="00C54C26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36337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C54C26" w:rsidRPr="00C54C26" w:rsidRDefault="00C54C26" w:rsidP="00C54C26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Zloženka - vabilo</w:t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C54C26" w:rsidP="00C54C2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C54C2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54C26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C54C26" w:rsidRPr="00E05777" w:rsidRDefault="00C54C26" w:rsidP="00C54C26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Kulturni program pri odpiranju razstave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C54C26" w:rsidRPr="000F01A7" w:rsidRDefault="00C54C26" w:rsidP="00C54C2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C54C26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C54C26" w:rsidRPr="00E05777" w:rsidRDefault="00C54C26" w:rsidP="00C54C26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Prostor namenjen razstavni dejavnosti vsaj 80 %</w:t>
            </w:r>
          </w:p>
          <w:p w:rsidR="00C54C26" w:rsidRPr="000F01A7" w:rsidRDefault="00C54C26" w:rsidP="00C54C2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C54C26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C54C26" w:rsidRPr="00E05777" w:rsidRDefault="00C54C26" w:rsidP="00C54C26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Varovan prostor</w:t>
            </w:r>
          </w:p>
          <w:p w:rsidR="00C54C26" w:rsidRPr="000F01A7" w:rsidRDefault="00C54C26" w:rsidP="00C54C2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C54C26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C54C26" w:rsidRPr="00E05777" w:rsidRDefault="00C54C26" w:rsidP="00C54C26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Tekoče razstavne površine vsaj 40 m</w:t>
            </w:r>
          </w:p>
          <w:p w:rsidR="00C54C26" w:rsidRPr="000F01A7" w:rsidRDefault="00C54C26" w:rsidP="00C54C2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C54C26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C54C26" w:rsidRPr="00E05777" w:rsidRDefault="00C54C26" w:rsidP="00C54C26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Tedenski urnik in skupno število ur </w:t>
            </w:r>
            <w:r w:rsidRPr="005C630C">
              <w:rPr>
                <w:rFonts w:asciiTheme="minorHAnsi" w:hAnsiTheme="minorHAnsi" w:cstheme="minorHAnsi"/>
                <w:sz w:val="20"/>
                <w:szCs w:val="20"/>
              </w:rPr>
              <w:t xml:space="preserve">(vsaj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5C630C">
              <w:rPr>
                <w:rFonts w:asciiTheme="minorHAnsi" w:hAnsiTheme="minorHAnsi" w:cstheme="minorHAnsi"/>
                <w:sz w:val="20"/>
                <w:szCs w:val="20"/>
              </w:rPr>
              <w:t xml:space="preserve"> ur na teden, vsaj 5 dni v tednu)</w:t>
            </w:r>
          </w:p>
          <w:p w:rsidR="00C54C26" w:rsidRPr="00E05777" w:rsidRDefault="00C54C26" w:rsidP="00C54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Odgovor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C54C26" w:rsidRPr="00E05777" w:rsidRDefault="00C54C26" w:rsidP="00C54C2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54C26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C54C26" w:rsidRPr="00E05777" w:rsidRDefault="00C54C26" w:rsidP="00C54C26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Dnevi razstavljanja v tednu</w:t>
            </w:r>
          </w:p>
          <w:p w:rsidR="00C54C26" w:rsidRPr="00E05777" w:rsidRDefault="00C54C26" w:rsidP="00C54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Odgovor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C54C26" w:rsidRPr="00E05777" w:rsidRDefault="00C54C26" w:rsidP="00C54C2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II. KAKOVOSTNA SKUPINA:</w:t>
            </w:r>
          </w:p>
        </w:tc>
      </w:tr>
      <w:tr w:rsidR="000C2664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0C2664" w:rsidRPr="00B52CB7" w:rsidRDefault="000C2664" w:rsidP="000C2664">
            <w:pPr>
              <w:spacing w:after="2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Redne razstave po sprejetem letnem koledarju, najmanj 10 razstav v koledarskem letu.</w:t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A639F"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A639F"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A639F"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A639F"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FB4D0B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A639F">
              <w:rPr>
                <w:rFonts w:asciiTheme="minorHAnsi" w:hAnsiTheme="minorHAnsi" w:cstheme="minorHAnsi"/>
                <w:sz w:val="20"/>
                <w:szCs w:val="20"/>
              </w:rPr>
              <w:t>Naslov ter datum in kraj razstave</w:t>
            </w:r>
            <w:r w:rsidRPr="00FB4D0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E05777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2664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0C2664" w:rsidRPr="00E05777" w:rsidRDefault="000C2664" w:rsidP="000C2664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Zloženka - vabilo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0C2664" w:rsidRPr="000F01A7" w:rsidRDefault="000C2664" w:rsidP="000C266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0C2664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0C2664" w:rsidRPr="00E05777" w:rsidRDefault="000C2664" w:rsidP="000C2664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Kulturni program pri odpiranju razstave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0C2664" w:rsidRPr="000F01A7" w:rsidRDefault="000C2664" w:rsidP="000C266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0C2664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0C2664" w:rsidRPr="00E05777" w:rsidRDefault="000C2664" w:rsidP="000C2664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Prostor namenjen razstavni dejavnosti vsaj 70 %</w:t>
            </w:r>
          </w:p>
          <w:p w:rsidR="000C2664" w:rsidRPr="000F01A7" w:rsidRDefault="000C2664" w:rsidP="000C266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0C2664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E05777" w:rsidRDefault="000C2664" w:rsidP="000C2664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Varovan prostor</w:t>
            </w:r>
          </w:p>
          <w:p w:rsidR="000C2664" w:rsidRPr="000F01A7" w:rsidRDefault="000C2664" w:rsidP="000C266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0C2664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E05777" w:rsidRDefault="000C2664" w:rsidP="000C2664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Tekoče razstavne površine vsaj 20 m</w:t>
            </w:r>
          </w:p>
          <w:p w:rsidR="000C2664" w:rsidRPr="000F01A7" w:rsidRDefault="000C2664" w:rsidP="000C266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</w:r>
            <w:r w:rsidR="00E9196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0C266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E05777" w:rsidRDefault="000C2664" w:rsidP="000C2664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Tedenski urnik in skupno število ur </w:t>
            </w:r>
            <w:r w:rsidRPr="005C630C">
              <w:rPr>
                <w:rFonts w:asciiTheme="minorHAnsi" w:hAnsiTheme="minorHAnsi" w:cstheme="minorHAnsi"/>
                <w:sz w:val="20"/>
                <w:szCs w:val="20"/>
              </w:rPr>
              <w:t>(vsaj 25 ur na teden, vsaj 5 dni v tednu)</w:t>
            </w:r>
          </w:p>
          <w:p w:rsidR="000C2664" w:rsidRPr="00E05777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Odgovor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0C2664" w:rsidRPr="00E05777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266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E05777" w:rsidRDefault="000C2664" w:rsidP="000C2664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Dnevi razstavljanja v tednu</w:t>
            </w:r>
          </w:p>
          <w:p w:rsidR="000C2664" w:rsidRPr="00E05777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Odgovor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0C2664" w:rsidRPr="00E05777" w:rsidRDefault="000C2664" w:rsidP="000C266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C2664" w:rsidRDefault="000C266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0C266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2664" w:rsidRPr="000C2664" w:rsidTr="000C2664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III. KAKOVOSTNA SKUPINA:</w:t>
            </w:r>
          </w:p>
        </w:tc>
      </w:tr>
      <w:tr w:rsidR="000C2664" w:rsidRPr="000C2664" w:rsidTr="0057501C">
        <w:trPr>
          <w:cantSplit/>
          <w:trHeight w:val="56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Redne razstave po sprejetem letnem koledarju, najmanj 8 razstav v koledarskem letu.</w:t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Vabilo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0C2664" w:rsidRPr="000C2664" w:rsidRDefault="000C2664" w:rsidP="000C2664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Kulturni program pri odpiranju razstave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0C2664" w:rsidRPr="000C2664" w:rsidRDefault="000C2664" w:rsidP="000C2664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Tekoče razstavne površine vsaj 10 m</w:t>
            </w:r>
          </w:p>
          <w:p w:rsidR="000C2664" w:rsidRPr="000C2664" w:rsidRDefault="000C2664" w:rsidP="000C2664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Tedenski urnik in skupno število ur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(vsaj 20 ur na teden, vsaj 5 dni v tednu)</w:t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Dnevi razstavljanja v tednu</w:t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2664" w:rsidRPr="000C2664" w:rsidTr="000C2664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IV. KAKOVOSTNA SKUPINA:</w:t>
            </w:r>
          </w:p>
        </w:tc>
      </w:tr>
      <w:tr w:rsidR="000C2664" w:rsidRPr="000C2664" w:rsidTr="0057501C">
        <w:trPr>
          <w:cantSplit/>
          <w:trHeight w:val="56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Redne razstave po sprejetem letnem koledarju, najmanj 6 razstav v koledarskem letu.</w:t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95121" w:rsidRPr="0065445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Vabilo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0C2664" w:rsidRPr="000C2664" w:rsidRDefault="000C2664" w:rsidP="000C2664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Tedenski urnik in skupno število ur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(vsaj 12 ur na teden, vsaj 5 dni v tednu)</w:t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0C2664" w:rsidRPr="000C2664" w:rsidTr="0057501C">
        <w:trPr>
          <w:cantSplit/>
          <w:trHeight w:val="427"/>
        </w:trPr>
        <w:tc>
          <w:tcPr>
            <w:tcW w:w="9209" w:type="dxa"/>
            <w:vAlign w:val="center"/>
          </w:tcPr>
          <w:p w:rsidR="000C2664" w:rsidRPr="000C2664" w:rsidRDefault="000C2664" w:rsidP="000C266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Dnevi razstavljanja v tednu</w:t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0C266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0C2664" w:rsidRPr="000C2664" w:rsidRDefault="000C2664" w:rsidP="000C266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0C2664" w:rsidRPr="002A42DE" w:rsidRDefault="000C2664" w:rsidP="002A42DE">
      <w:pPr>
        <w:suppressAutoHyphens w:val="0"/>
        <w:rPr>
          <w:lang w:eastAsia="sl-SI"/>
        </w:rPr>
      </w:pPr>
    </w:p>
    <w:p w:rsidR="000C2664" w:rsidRDefault="000C2664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624674" w:rsidRDefault="00624674" w:rsidP="00624674">
      <w:pPr>
        <w:pStyle w:val="Odstavekseznama"/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DODATKI ZA KAKOVOSTNE DOSEŽKE IZ LETA 2022</w:t>
      </w:r>
    </w:p>
    <w:p w:rsidR="00624674" w:rsidRPr="002A42DE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IZREDNI DOSEŽKI 202</w:t>
            </w:r>
            <w:r w:rsidR="0049266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DRŽAVNA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MEDNARODNA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primeru, da uveljavljate priznanja z državnih in mednarodnih tekmovanj, obvezno predložite kopije dokazil.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624674" w:rsidRPr="002A42DE" w:rsidTr="00761DD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KAKOVOSTNEGA STATUSA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62467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državnega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62467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Pridobitev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regijskega</w:t>
            </w: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624674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E30138" w:rsidRPr="002A42DE" w:rsidTr="00761DD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E30138" w:rsidRPr="002A42DE" w:rsidRDefault="00E30138" w:rsidP="00761DD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 Z MLADIMI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E30138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AF4A55" w:rsidP="00761DD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Delovanje otroške in/</w:t>
            </w:r>
            <w:r w:rsid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ali mladinske sekcije, ki se nadaljuje tudi v letu 2023</w:t>
            </w:r>
            <w:r w:rsidR="00E30138"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761DD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9196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E30138" w:rsidRPr="002A42DE" w:rsidRDefault="00E30138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Pr="002A42DE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A42DE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96B" w:rsidRDefault="00E9196B">
      <w:r>
        <w:separator/>
      </w:r>
    </w:p>
  </w:endnote>
  <w:endnote w:type="continuationSeparator" w:id="0">
    <w:p w:rsidR="00E9196B" w:rsidRDefault="00E9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C26" w:rsidRDefault="00C54C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54C26" w:rsidRPr="0087619D" w:rsidRDefault="00C54C26" w:rsidP="006335D9">
        <w:pPr>
          <w:pStyle w:val="Noga"/>
          <w:jc w:val="right"/>
          <w:rPr>
            <w:sz w:val="20"/>
          </w:rPr>
        </w:pPr>
        <w:r w:rsidRPr="0087619D">
          <w:rPr>
            <w:rFonts w:ascii="Calibri" w:hAnsi="Calibri"/>
            <w:bCs/>
            <w:sz w:val="20"/>
          </w:rPr>
          <w:fldChar w:fldCharType="begin"/>
        </w:r>
        <w:r w:rsidRPr="0087619D">
          <w:rPr>
            <w:rFonts w:ascii="Calibri" w:hAnsi="Calibri"/>
            <w:bCs/>
            <w:sz w:val="20"/>
          </w:rPr>
          <w:instrText>PAGE</w:instrText>
        </w:r>
        <w:r w:rsidRPr="0087619D">
          <w:rPr>
            <w:rFonts w:ascii="Calibri" w:hAnsi="Calibri"/>
            <w:bCs/>
            <w:sz w:val="20"/>
          </w:rPr>
          <w:fldChar w:fldCharType="separate"/>
        </w:r>
        <w:r w:rsidR="00495121" w:rsidRPr="0087619D">
          <w:rPr>
            <w:rFonts w:ascii="Calibri" w:hAnsi="Calibri"/>
            <w:bCs/>
            <w:noProof/>
            <w:sz w:val="20"/>
          </w:rPr>
          <w:t>8</w:t>
        </w:r>
        <w:r w:rsidRPr="0087619D">
          <w:rPr>
            <w:rFonts w:ascii="Calibri" w:hAnsi="Calibri"/>
            <w:bCs/>
            <w:sz w:val="20"/>
          </w:rPr>
          <w:fldChar w:fldCharType="end"/>
        </w:r>
        <w:r w:rsidRPr="0087619D">
          <w:rPr>
            <w:rFonts w:ascii="Calibri" w:hAnsi="Calibri"/>
            <w:sz w:val="20"/>
          </w:rPr>
          <w:t>/</w:t>
        </w:r>
        <w:r w:rsidRPr="0087619D">
          <w:rPr>
            <w:rFonts w:ascii="Calibri" w:hAnsi="Calibri"/>
            <w:bCs/>
            <w:sz w:val="20"/>
          </w:rPr>
          <w:fldChar w:fldCharType="begin"/>
        </w:r>
        <w:r w:rsidRPr="0087619D">
          <w:rPr>
            <w:rFonts w:ascii="Calibri" w:hAnsi="Calibri"/>
            <w:bCs/>
            <w:sz w:val="20"/>
          </w:rPr>
          <w:instrText>NUMPAGES</w:instrText>
        </w:r>
        <w:r w:rsidRPr="0087619D">
          <w:rPr>
            <w:rFonts w:ascii="Calibri" w:hAnsi="Calibri"/>
            <w:bCs/>
            <w:sz w:val="20"/>
          </w:rPr>
          <w:fldChar w:fldCharType="separate"/>
        </w:r>
        <w:r w:rsidR="00495121" w:rsidRPr="0087619D">
          <w:rPr>
            <w:rFonts w:ascii="Calibri" w:hAnsi="Calibri"/>
            <w:bCs/>
            <w:noProof/>
            <w:sz w:val="20"/>
          </w:rPr>
          <w:t>8</w:t>
        </w:r>
        <w:r w:rsidRPr="0087619D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C54C26" w:rsidRPr="002A42DE" w:rsidRDefault="00C54C26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87619D">
              <w:rPr>
                <w:rFonts w:ascii="Calibri" w:hAnsi="Calibri"/>
                <w:bCs/>
                <w:sz w:val="20"/>
              </w:rPr>
              <w:fldChar w:fldCharType="begin"/>
            </w:r>
            <w:r w:rsidRPr="0087619D">
              <w:rPr>
                <w:rFonts w:ascii="Calibri" w:hAnsi="Calibri"/>
                <w:bCs/>
                <w:sz w:val="20"/>
              </w:rPr>
              <w:instrText>PAGE</w:instrText>
            </w:r>
            <w:r w:rsidRPr="0087619D">
              <w:rPr>
                <w:rFonts w:ascii="Calibri" w:hAnsi="Calibri"/>
                <w:bCs/>
                <w:sz w:val="20"/>
              </w:rPr>
              <w:fldChar w:fldCharType="separate"/>
            </w:r>
            <w:r w:rsidR="00495121" w:rsidRPr="0087619D">
              <w:rPr>
                <w:rFonts w:ascii="Calibri" w:hAnsi="Calibri"/>
                <w:bCs/>
                <w:noProof/>
                <w:sz w:val="20"/>
              </w:rPr>
              <w:t>1</w:t>
            </w:r>
            <w:r w:rsidRPr="0087619D">
              <w:rPr>
                <w:rFonts w:ascii="Calibri" w:hAnsi="Calibri"/>
                <w:bCs/>
                <w:sz w:val="20"/>
              </w:rPr>
              <w:fldChar w:fldCharType="end"/>
            </w:r>
            <w:r w:rsidRPr="0087619D">
              <w:rPr>
                <w:rFonts w:ascii="Calibri" w:hAnsi="Calibri"/>
                <w:sz w:val="20"/>
              </w:rPr>
              <w:t>/</w:t>
            </w:r>
            <w:r w:rsidRPr="0087619D">
              <w:rPr>
                <w:rFonts w:ascii="Calibri" w:hAnsi="Calibri"/>
                <w:bCs/>
                <w:sz w:val="20"/>
              </w:rPr>
              <w:fldChar w:fldCharType="begin"/>
            </w:r>
            <w:r w:rsidRPr="0087619D">
              <w:rPr>
                <w:rFonts w:ascii="Calibri" w:hAnsi="Calibri"/>
                <w:bCs/>
                <w:sz w:val="20"/>
              </w:rPr>
              <w:instrText>NUMPAGES</w:instrText>
            </w:r>
            <w:r w:rsidRPr="0087619D">
              <w:rPr>
                <w:rFonts w:ascii="Calibri" w:hAnsi="Calibri"/>
                <w:bCs/>
                <w:sz w:val="20"/>
              </w:rPr>
              <w:fldChar w:fldCharType="separate"/>
            </w:r>
            <w:r w:rsidR="00495121" w:rsidRPr="0087619D">
              <w:rPr>
                <w:rFonts w:ascii="Calibri" w:hAnsi="Calibri"/>
                <w:bCs/>
                <w:noProof/>
                <w:sz w:val="20"/>
              </w:rPr>
              <w:t>8</w:t>
            </w:r>
            <w:r w:rsidRPr="0087619D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96B" w:rsidRDefault="00E9196B">
      <w:r>
        <w:separator/>
      </w:r>
    </w:p>
  </w:footnote>
  <w:footnote w:type="continuationSeparator" w:id="0">
    <w:p w:rsidR="00E9196B" w:rsidRDefault="00E9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C26" w:rsidRDefault="00C54C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C26" w:rsidRDefault="00C54C2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C54C26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C54C26" w:rsidRPr="002A42DE" w:rsidRDefault="00C54C26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C54C26" w:rsidRDefault="00C54C26" w:rsidP="00437662">
          <w:pPr>
            <w:pStyle w:val="glavanaslov"/>
          </w:pPr>
          <w:r>
            <w:t xml:space="preserve">Cesta železarjev 6, 4270 Jesenice </w:t>
          </w:r>
        </w:p>
        <w:p w:rsidR="00C54C26" w:rsidRDefault="00C54C26" w:rsidP="00437662">
          <w:pPr>
            <w:pStyle w:val="glavanaslov"/>
          </w:pPr>
          <w:r>
            <w:t>T: 04 58 69 200</w:t>
          </w:r>
        </w:p>
        <w:p w:rsidR="00C54C26" w:rsidRDefault="00C54C26" w:rsidP="00437662">
          <w:pPr>
            <w:pStyle w:val="glavanaslov"/>
          </w:pPr>
          <w:r>
            <w:t>E: obcina.jesenice@jesenice.si</w:t>
          </w:r>
        </w:p>
        <w:p w:rsidR="00C54C26" w:rsidRPr="002A42DE" w:rsidRDefault="00C54C26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C54C26" w:rsidRPr="002A42DE" w:rsidRDefault="00C54C26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64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45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37A9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CA6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16A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07F0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5BE3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216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090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12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134F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45B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B50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154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40C"/>
    <w:rsid w:val="00717747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DD8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19D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079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4C2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5AEA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3625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196B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6EBA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4774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0365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D78515-CBC6-410A-BE5E-F567CB6E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32</TotalTime>
  <Pages>1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10390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11</cp:revision>
  <cp:lastPrinted>2019-12-06T08:02:00Z</cp:lastPrinted>
  <dcterms:created xsi:type="dcterms:W3CDTF">2023-03-21T07:45:00Z</dcterms:created>
  <dcterms:modified xsi:type="dcterms:W3CDTF">2023-03-23T13:32:00Z</dcterms:modified>
</cp:coreProperties>
</file>